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14E94" w14:textId="77777777" w:rsidR="00054CB8" w:rsidRDefault="00054CB8" w:rsidP="00054C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DAMYET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55704C85" w14:textId="77777777" w:rsidR="00054CB8" w:rsidRDefault="00054CB8" w:rsidP="00054C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Dartmouth.</w:t>
      </w:r>
    </w:p>
    <w:p w14:paraId="50347277" w14:textId="77777777" w:rsidR="00054CB8" w:rsidRDefault="00054CB8" w:rsidP="00054C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182B81" w14:textId="77777777" w:rsidR="00054CB8" w:rsidRDefault="00054CB8" w:rsidP="00054C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49B966" w14:textId="77777777" w:rsidR="00054CB8" w:rsidRDefault="00054CB8" w:rsidP="00054C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Nov.1408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Frome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Somerset(q.v.), was pardoned for not appearing to </w:t>
      </w:r>
    </w:p>
    <w:p w14:paraId="385A471C" w14:textId="77777777" w:rsidR="00054CB8" w:rsidRDefault="00054CB8" w:rsidP="00054C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answer him touching a debt of 40 marks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(C.P.R. 1408-13 p.8)</w:t>
      </w:r>
    </w:p>
    <w:p w14:paraId="7A66DAD4" w14:textId="77777777" w:rsidR="00054CB8" w:rsidRDefault="00054CB8" w:rsidP="00054C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E5F92A" w14:textId="77777777" w:rsidR="00054CB8" w:rsidRDefault="00054CB8" w:rsidP="00054C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94ADBA" w14:textId="77777777" w:rsidR="00054CB8" w:rsidRDefault="00054CB8" w:rsidP="00054C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December 2021</w:t>
      </w:r>
    </w:p>
    <w:p w14:paraId="372E2E0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31331" w14:textId="77777777" w:rsidR="00054CB8" w:rsidRDefault="00054CB8" w:rsidP="009139A6">
      <w:r>
        <w:separator/>
      </w:r>
    </w:p>
  </w:endnote>
  <w:endnote w:type="continuationSeparator" w:id="0">
    <w:p w14:paraId="10687015" w14:textId="77777777" w:rsidR="00054CB8" w:rsidRDefault="00054C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294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B354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331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7BE4C" w14:textId="77777777" w:rsidR="00054CB8" w:rsidRDefault="00054CB8" w:rsidP="009139A6">
      <w:r>
        <w:separator/>
      </w:r>
    </w:p>
  </w:footnote>
  <w:footnote w:type="continuationSeparator" w:id="0">
    <w:p w14:paraId="6E87ABE4" w14:textId="77777777" w:rsidR="00054CB8" w:rsidRDefault="00054C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2F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EAC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66F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CB8"/>
    <w:rsid w:val="00054CB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155F0"/>
  <w15:chartTrackingRefBased/>
  <w15:docId w15:val="{A5FECC5D-D1CB-492E-A363-463B9132D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2021-12-02T21:07:00Z</dcterms:created>
  <dcterms:modified xsi:type="dcterms:W3CDTF">2021-12-02T21:07:00Z</dcterms:modified>
</cp:coreProperties>
</file>